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971786" w:rsidP="00384E4B">
      <w:pPr>
        <w:rPr>
          <w:rFonts w:ascii="Arial" w:hAnsi="Arial" w:cs="Arial"/>
        </w:rPr>
      </w:pPr>
      <w:r w:rsidRPr="0097178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eleven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twelve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thirteen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fourteen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fifteen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sixteen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seventeen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eighteen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nineteen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twenty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thirty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fifty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sixty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seventy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eighty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ninety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hundred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thousand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2011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million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20113" w:rsidRPr="00504A65" w:rsidTr="0098536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20113" w:rsidRPr="009C3DEB" w:rsidRDefault="00D2011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D20113" w:rsidRDefault="00D2011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ten</w:t>
            </w:r>
          </w:p>
        </w:tc>
        <w:tc>
          <w:tcPr>
            <w:tcW w:w="6693" w:type="dxa"/>
          </w:tcPr>
          <w:p w:rsidR="00D20113" w:rsidRPr="009C3DEB" w:rsidRDefault="00D2011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113" w:rsidRDefault="00D20113" w:rsidP="00814CB4">
      <w:r>
        <w:separator/>
      </w:r>
    </w:p>
  </w:endnote>
  <w:endnote w:type="continuationSeparator" w:id="1">
    <w:p w:rsidR="00D20113" w:rsidRDefault="00D2011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113" w:rsidRDefault="00D20113" w:rsidP="00814CB4">
      <w:r>
        <w:separator/>
      </w:r>
    </w:p>
  </w:footnote>
  <w:footnote w:type="continuationSeparator" w:id="1">
    <w:p w:rsidR="00D20113" w:rsidRDefault="00D2011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3A3EBE">
      <w:rPr>
        <w:rFonts w:ascii="Times New Roman" w:hAnsi="Times New Roman"/>
        <w:color w:val="4F6228" w:themeColor="accent3" w:themeShade="80"/>
        <w:sz w:val="32"/>
        <w:szCs w:val="32"/>
      </w:rPr>
      <w:t>6 Numbers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7178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39F4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3EBE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71786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0113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2009-05-24T14:24:00Z</dcterms:created>
  <dcterms:modified xsi:type="dcterms:W3CDTF">2009-05-24T14:30:00Z</dcterms:modified>
</cp:coreProperties>
</file>